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F2928" w14:paraId="1C8532BE" w14:textId="77777777" w:rsidTr="003018D4">
        <w:trPr>
          <w:trHeight w:val="765"/>
        </w:trPr>
        <w:tc>
          <w:tcPr>
            <w:tcW w:w="5000" w:type="pct"/>
            <w:shd w:val="clear" w:color="auto" w:fill="auto"/>
            <w:vAlign w:val="center"/>
          </w:tcPr>
          <w:p w14:paraId="6BD31979" w14:textId="5022587C" w:rsidR="005F2928" w:rsidRDefault="00056E78" w:rsidP="0041298F">
            <w:pPr>
              <w:pStyle w:val="Picture"/>
            </w:pPr>
            <w:bookmarkStart w:id="0" w:name="_GoBack"/>
            <w:bookmarkEnd w:id="0"/>
            <w:r>
              <w:rPr>
                <w:noProof/>
              </w:rPr>
              <w:drawing>
                <wp:inline distT="0" distB="0" distL="0" distR="0" wp14:anchorId="5259FCB6" wp14:editId="2B46A485">
                  <wp:extent cx="5486400" cy="428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3CF85932" w14:textId="1DDF0A4D" w:rsidR="002C5E76" w:rsidRPr="0041298F" w:rsidRDefault="00056E78" w:rsidP="002C5E76">
      <w:pPr>
        <w:pStyle w:val="APBHeading"/>
      </w:pPr>
      <w:r>
        <w:rPr>
          <w:noProof/>
        </w:rPr>
        <w:drawing>
          <wp:inline distT="0" distB="0" distL="0" distR="0" wp14:anchorId="6140A775" wp14:editId="01290630">
            <wp:extent cx="276225" cy="219075"/>
            <wp:effectExtent l="0" t="0" r="9525" b="9525"/>
            <wp:docPr id="4" name="Picture 4" descr="MCj028687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86875000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002C5E76" w:rsidRPr="002C5E76">
        <w:t xml:space="preserve"> </w:t>
      </w:r>
      <w:r w:rsidR="007A2005">
        <w:t>Project</w:t>
      </w:r>
      <w:r w:rsidR="002C5E76" w:rsidRPr="0041298F">
        <w:t xml:space="preserve"> </w:t>
      </w:r>
      <w:r w:rsidR="00A11EDE">
        <w:t>2.1.1 DNA Extraction Protocol</w:t>
      </w:r>
    </w:p>
    <w:p w14:paraId="1E82B985" w14:textId="77777777" w:rsidR="002C5E76" w:rsidRDefault="002C5E76" w:rsidP="002C5E76"/>
    <w:p w14:paraId="1813DB71" w14:textId="77777777" w:rsidR="002C5E76" w:rsidRDefault="002C5E76" w:rsidP="002C5E76">
      <w:pPr>
        <w:pStyle w:val="ActivitySection"/>
      </w:pPr>
      <w:r>
        <w:t>Purpose</w:t>
      </w:r>
    </w:p>
    <w:p w14:paraId="4CD63366" w14:textId="77777777" w:rsidR="00A11EDE" w:rsidRDefault="00A11EDE" w:rsidP="00A11EDE">
      <w:pPr>
        <w:pStyle w:val="ActivityBody"/>
      </w:pPr>
      <w:r>
        <w:t>DNA is a non-living chemical in all living organisms that contains all of the genetic information of the organism. The information includes everything from growth to digestion to respiration to physical appearance. To study DNA, the other cellular materials must be removed. Earlier in this course you extracted DNA from your cheek cells. Can you develop the procedures to remove DNA from fruit?</w:t>
      </w:r>
    </w:p>
    <w:p w14:paraId="507EB67B" w14:textId="77777777" w:rsidR="003B0686" w:rsidRPr="00210996" w:rsidRDefault="003B0686" w:rsidP="002C5E76"/>
    <w:p w14:paraId="282B7223" w14:textId="77777777" w:rsidR="002C5E76" w:rsidRDefault="002C5E76" w:rsidP="002C5E76">
      <w:pPr>
        <w:pStyle w:val="ActivitySection"/>
      </w:pPr>
      <w:r>
        <w:t>Materials</w:t>
      </w:r>
    </w:p>
    <w:tbl>
      <w:tblPr>
        <w:tblW w:w="0" w:type="auto"/>
        <w:tblLook w:val="01E0" w:firstRow="1" w:lastRow="1" w:firstColumn="1" w:lastColumn="1" w:noHBand="0" w:noVBand="0"/>
      </w:tblPr>
      <w:tblGrid>
        <w:gridCol w:w="5400"/>
        <w:gridCol w:w="5400"/>
      </w:tblGrid>
      <w:tr w:rsidR="002C5E76" w14:paraId="66E393F7" w14:textId="77777777" w:rsidTr="002C5E76">
        <w:tc>
          <w:tcPr>
            <w:tcW w:w="5499" w:type="dxa"/>
          </w:tcPr>
          <w:p w14:paraId="25C6804F" w14:textId="77777777" w:rsidR="002C5E76" w:rsidRDefault="002C5E76" w:rsidP="00BE7183">
            <w:pPr>
              <w:pStyle w:val="ActivityBodyBold"/>
            </w:pPr>
            <w:r>
              <w:t xml:space="preserve">Per </w:t>
            </w:r>
            <w:r w:rsidR="00A11EDE">
              <w:t>pair of students</w:t>
            </w:r>
            <w:r>
              <w:t>:</w:t>
            </w:r>
          </w:p>
          <w:p w14:paraId="4B351723" w14:textId="77777777" w:rsidR="00A11EDE" w:rsidRDefault="00A11EDE" w:rsidP="00A11EDE">
            <w:pPr>
              <w:pStyle w:val="Activitybullet"/>
            </w:pPr>
            <w:r>
              <w:t>100ml beakers</w:t>
            </w:r>
          </w:p>
          <w:p w14:paraId="4EC57BA5" w14:textId="77777777" w:rsidR="00A11EDE" w:rsidRDefault="00A11EDE" w:rsidP="00A11EDE">
            <w:pPr>
              <w:pStyle w:val="Activitybullet"/>
            </w:pPr>
            <w:r>
              <w:t>100ml graduated cylinders</w:t>
            </w:r>
          </w:p>
          <w:p w14:paraId="0925524B" w14:textId="77777777" w:rsidR="00A11EDE" w:rsidRDefault="00A11EDE" w:rsidP="00A11EDE">
            <w:pPr>
              <w:pStyle w:val="Activitybullet"/>
            </w:pPr>
            <w:r>
              <w:t>10ml graduated cylinders</w:t>
            </w:r>
          </w:p>
          <w:p w14:paraId="77D2C98E" w14:textId="77777777" w:rsidR="00A11EDE" w:rsidRDefault="00A11EDE" w:rsidP="00A11EDE">
            <w:pPr>
              <w:pStyle w:val="Activitybullet"/>
            </w:pPr>
            <w:r>
              <w:t>1L beakers</w:t>
            </w:r>
          </w:p>
          <w:p w14:paraId="6C8B4345" w14:textId="77777777" w:rsidR="00A11EDE" w:rsidRDefault="00A11EDE" w:rsidP="00A11EDE">
            <w:pPr>
              <w:pStyle w:val="Activitybullet"/>
            </w:pPr>
            <w:r>
              <w:t>Coffee filters</w:t>
            </w:r>
          </w:p>
          <w:p w14:paraId="35A0A37B" w14:textId="77777777" w:rsidR="00A11EDE" w:rsidRDefault="00A11EDE" w:rsidP="00A11EDE">
            <w:pPr>
              <w:pStyle w:val="Activitybullet"/>
            </w:pPr>
            <w:r>
              <w:t>Cold 95% ethyl alcohol</w:t>
            </w:r>
          </w:p>
          <w:p w14:paraId="6EAC716F" w14:textId="77777777" w:rsidR="00A11EDE" w:rsidRDefault="00A11EDE" w:rsidP="00A11EDE">
            <w:pPr>
              <w:pStyle w:val="Activitybullet"/>
            </w:pPr>
            <w:r>
              <w:t>Daily Clarifying Suave Shampoo</w:t>
            </w:r>
          </w:p>
          <w:p w14:paraId="6888A1AA" w14:textId="77777777" w:rsidR="00A11EDE" w:rsidRDefault="00A11EDE" w:rsidP="00A11EDE">
            <w:pPr>
              <w:pStyle w:val="Activitybullet"/>
            </w:pPr>
            <w:r>
              <w:t>Disposable transfer pipets</w:t>
            </w:r>
          </w:p>
          <w:p w14:paraId="5CAED7CA" w14:textId="77777777" w:rsidR="00A11EDE" w:rsidRDefault="00A11EDE" w:rsidP="00A11EDE">
            <w:pPr>
              <w:pStyle w:val="Activitybullet"/>
            </w:pPr>
            <w:r>
              <w:t>Distilled water</w:t>
            </w:r>
          </w:p>
          <w:p w14:paraId="3A9942D7" w14:textId="77777777" w:rsidR="00A11EDE" w:rsidRDefault="00A11EDE" w:rsidP="00A11EDE">
            <w:pPr>
              <w:pStyle w:val="Activitybullet"/>
            </w:pPr>
            <w:r>
              <w:t>Electronic balance</w:t>
            </w:r>
          </w:p>
          <w:p w14:paraId="24A5FF82" w14:textId="77777777" w:rsidR="00A11EDE" w:rsidRDefault="00A11EDE" w:rsidP="00A11EDE">
            <w:pPr>
              <w:pStyle w:val="Activitybullet"/>
            </w:pPr>
            <w:r>
              <w:t>Small plastic funnels</w:t>
            </w:r>
          </w:p>
          <w:p w14:paraId="0F47EA0F" w14:textId="77777777" w:rsidR="00A11EDE" w:rsidRDefault="00A11EDE" w:rsidP="00A11EDE">
            <w:pPr>
              <w:pStyle w:val="Activitybullet"/>
            </w:pPr>
            <w:r>
              <w:t>Ice</w:t>
            </w:r>
          </w:p>
          <w:p w14:paraId="54EAEE08" w14:textId="77777777" w:rsidR="002C5E76" w:rsidRDefault="00A11EDE" w:rsidP="00A11EDE">
            <w:pPr>
              <w:pStyle w:val="Activitybullet"/>
            </w:pPr>
            <w:r>
              <w:t>Kiwi fruit slice</w:t>
            </w:r>
          </w:p>
        </w:tc>
        <w:tc>
          <w:tcPr>
            <w:tcW w:w="5499" w:type="dxa"/>
          </w:tcPr>
          <w:p w14:paraId="53BA85AB" w14:textId="77777777" w:rsidR="002C5E76" w:rsidRDefault="002C5E76" w:rsidP="00A11EDE">
            <w:pPr>
              <w:pStyle w:val="ActivityBodyBold"/>
            </w:pPr>
          </w:p>
          <w:p w14:paraId="35A6C604" w14:textId="77777777" w:rsidR="00A11EDE" w:rsidRDefault="00A11EDE" w:rsidP="00A11EDE">
            <w:pPr>
              <w:pStyle w:val="Activitybullet"/>
            </w:pPr>
            <w:r>
              <w:t>8 oz. paper cups</w:t>
            </w:r>
          </w:p>
          <w:p w14:paraId="5A075993" w14:textId="77777777" w:rsidR="00A11EDE" w:rsidRDefault="00A11EDE" w:rsidP="00A11EDE">
            <w:pPr>
              <w:pStyle w:val="Activitybullet"/>
            </w:pPr>
            <w:r>
              <w:t>Paper towels</w:t>
            </w:r>
          </w:p>
          <w:p w14:paraId="6704393D" w14:textId="488A7C33" w:rsidR="00A11EDE" w:rsidRDefault="00A11EDE" w:rsidP="00A11EDE">
            <w:pPr>
              <w:pStyle w:val="Activitybullet"/>
            </w:pPr>
            <w:r>
              <w:t>Laboratory marking pen</w:t>
            </w:r>
          </w:p>
          <w:p w14:paraId="2814B506" w14:textId="77777777" w:rsidR="00A11EDE" w:rsidRDefault="00A11EDE" w:rsidP="00A11EDE">
            <w:pPr>
              <w:pStyle w:val="Activitybullet"/>
            </w:pPr>
            <w:r>
              <w:t>Quart-size resealable plastic bags</w:t>
            </w:r>
          </w:p>
          <w:p w14:paraId="3D71752E" w14:textId="77777777" w:rsidR="00A11EDE" w:rsidRDefault="00A11EDE" w:rsidP="00A11EDE">
            <w:pPr>
              <w:pStyle w:val="Activitybullet"/>
            </w:pPr>
            <w:r>
              <w:t>Table salt</w:t>
            </w:r>
          </w:p>
          <w:p w14:paraId="44A942EC" w14:textId="77777777" w:rsidR="00A11EDE" w:rsidRDefault="00A11EDE" w:rsidP="00A11EDE">
            <w:pPr>
              <w:pStyle w:val="Activitybullet"/>
            </w:pPr>
            <w:r>
              <w:t>Wood splints</w:t>
            </w:r>
          </w:p>
          <w:p w14:paraId="2C793014" w14:textId="77777777" w:rsidR="00A11EDE" w:rsidRDefault="00A11EDE" w:rsidP="00A11EDE">
            <w:pPr>
              <w:pStyle w:val="Activitybullet"/>
            </w:pPr>
            <w:r>
              <w:t>Stopwatch</w:t>
            </w:r>
          </w:p>
          <w:p w14:paraId="403628A9" w14:textId="77777777" w:rsidR="00A11EDE" w:rsidRDefault="00A11EDE" w:rsidP="00A11EDE">
            <w:pPr>
              <w:pStyle w:val="Activitybullet"/>
            </w:pPr>
            <w:r>
              <w:t>Test tubes</w:t>
            </w:r>
          </w:p>
          <w:p w14:paraId="78C2BA7A" w14:textId="77777777" w:rsidR="00A11EDE" w:rsidRDefault="00A11EDE" w:rsidP="00A11EDE">
            <w:pPr>
              <w:pStyle w:val="Activitybullet"/>
            </w:pPr>
            <w:r>
              <w:t>Test tube rack</w:t>
            </w:r>
          </w:p>
          <w:p w14:paraId="6178C76A" w14:textId="77777777" w:rsidR="00A11EDE" w:rsidRDefault="00A11EDE" w:rsidP="00A11EDE">
            <w:pPr>
              <w:pStyle w:val="Activitybullet"/>
            </w:pPr>
            <w:proofErr w:type="spellStart"/>
            <w:r>
              <w:t>Tris</w:t>
            </w:r>
            <w:proofErr w:type="spellEnd"/>
            <w:r>
              <w:t xml:space="preserve"> EDTA buffer</w:t>
            </w:r>
          </w:p>
          <w:p w14:paraId="71871954" w14:textId="77777777" w:rsidR="00A11EDE" w:rsidRDefault="00A11EDE" w:rsidP="00A11EDE">
            <w:pPr>
              <w:pStyle w:val="Activitybullet"/>
            </w:pPr>
            <w:r>
              <w:t>Water</w:t>
            </w:r>
          </w:p>
        </w:tc>
      </w:tr>
      <w:tr w:rsidR="00A11EDE" w14:paraId="222BCF14" w14:textId="77777777" w:rsidTr="002C5E76">
        <w:tc>
          <w:tcPr>
            <w:tcW w:w="5499" w:type="dxa"/>
          </w:tcPr>
          <w:p w14:paraId="43B04CA9" w14:textId="77777777" w:rsidR="00A11EDE" w:rsidRDefault="00A11EDE" w:rsidP="00A11EDE">
            <w:pPr>
              <w:pStyle w:val="ActivityBodyBold"/>
            </w:pPr>
            <w:r>
              <w:t>Per student:</w:t>
            </w:r>
          </w:p>
          <w:p w14:paraId="5D79D8BE" w14:textId="77777777" w:rsidR="00A11EDE" w:rsidRDefault="00A11EDE" w:rsidP="00A11EDE">
            <w:pPr>
              <w:pStyle w:val="Activitybullet"/>
            </w:pPr>
            <w:r>
              <w:t>PPE</w:t>
            </w:r>
          </w:p>
          <w:p w14:paraId="267CD9B3" w14:textId="77777777" w:rsidR="00A11EDE" w:rsidRPr="000D4EC2" w:rsidRDefault="00A11EDE" w:rsidP="00A11EDE">
            <w:pPr>
              <w:pStyle w:val="Activitybullet"/>
              <w:rPr>
                <w:rStyle w:val="Italic"/>
                <w:i w:val="0"/>
                <w:iCs w:val="0"/>
              </w:rPr>
            </w:pPr>
            <w:r w:rsidRPr="0083005E">
              <w:rPr>
                <w:rStyle w:val="Italic"/>
              </w:rPr>
              <w:t>Laboratory Notebook</w:t>
            </w:r>
          </w:p>
          <w:p w14:paraId="1EB8785A" w14:textId="77777777" w:rsidR="00A11EDE" w:rsidRDefault="00A11EDE" w:rsidP="00A11EDE">
            <w:pPr>
              <w:pStyle w:val="Activitybullet"/>
            </w:pPr>
            <w:r>
              <w:t>Pen</w:t>
            </w:r>
          </w:p>
          <w:p w14:paraId="25EDE3BF" w14:textId="77777777" w:rsidR="00A11EDE" w:rsidRDefault="00A11EDE" w:rsidP="00A11EDE">
            <w:pPr>
              <w:pStyle w:val="Activitybullet"/>
            </w:pPr>
            <w:r w:rsidRPr="0083005E">
              <w:rPr>
                <w:rStyle w:val="Italic"/>
              </w:rPr>
              <w:t>Agriscience Notebook</w:t>
            </w:r>
          </w:p>
        </w:tc>
        <w:tc>
          <w:tcPr>
            <w:tcW w:w="5499" w:type="dxa"/>
          </w:tcPr>
          <w:p w14:paraId="3246E211" w14:textId="77777777" w:rsidR="00A11EDE" w:rsidRDefault="00A11EDE" w:rsidP="00A11EDE">
            <w:pPr>
              <w:pStyle w:val="ActivityBodyBold"/>
            </w:pPr>
            <w:r>
              <w:t>Per class:</w:t>
            </w:r>
          </w:p>
          <w:p w14:paraId="645B6B2F" w14:textId="77777777" w:rsidR="00A11EDE" w:rsidRDefault="00A11EDE" w:rsidP="00A11EDE">
            <w:pPr>
              <w:pStyle w:val="Activitybullet"/>
            </w:pPr>
            <w:r>
              <w:t>Refrigerator</w:t>
            </w:r>
          </w:p>
        </w:tc>
      </w:tr>
    </w:tbl>
    <w:p w14:paraId="05B4066A" w14:textId="77777777" w:rsidR="002C5E76" w:rsidRDefault="002C5E76" w:rsidP="002C5E76"/>
    <w:p w14:paraId="6666C34F" w14:textId="77777777" w:rsidR="002C5E76" w:rsidRDefault="002C5E76" w:rsidP="002C5E76">
      <w:pPr>
        <w:pStyle w:val="ActivitySection"/>
      </w:pPr>
      <w:r>
        <w:t>Procedure</w:t>
      </w:r>
    </w:p>
    <w:p w14:paraId="0F5F8D63" w14:textId="77777777" w:rsidR="00A11EDE" w:rsidRDefault="00A11EDE" w:rsidP="00A11EDE">
      <w:pPr>
        <w:pStyle w:val="ActivityBody"/>
      </w:pPr>
      <w:r>
        <w:t xml:space="preserve">You and your partner will extract DNA from a plant. Investigate how the chemical makeup of the DNA strand makes it easy to extract by applying chemistry and cell biology. Set up your </w:t>
      </w:r>
      <w:r w:rsidRPr="0022069E">
        <w:rPr>
          <w:rStyle w:val="Italic"/>
        </w:rPr>
        <w:t>Laboratory Notebook</w:t>
      </w:r>
      <w:r>
        <w:t xml:space="preserve"> to record this experiment.</w:t>
      </w:r>
    </w:p>
    <w:p w14:paraId="5FBFC0B7" w14:textId="77777777" w:rsidR="00A11EDE" w:rsidRDefault="00A11EDE" w:rsidP="00A11EDE"/>
    <w:p w14:paraId="5A511DB2" w14:textId="77777777" w:rsidR="00A11EDE" w:rsidRDefault="00A11EDE" w:rsidP="00A11EDE">
      <w:pPr>
        <w:pStyle w:val="ActivityBodyBold"/>
      </w:pPr>
      <w:r>
        <w:t>Part One – Pre-lab Research</w:t>
      </w:r>
    </w:p>
    <w:p w14:paraId="74ED211C" w14:textId="77777777" w:rsidR="00A11EDE" w:rsidRDefault="00A11EDE" w:rsidP="00A11EDE">
      <w:pPr>
        <w:pStyle w:val="ActivityBody"/>
      </w:pPr>
      <w:r>
        <w:t>Answer the following questions using your previous knowledge, your textbook, and other resources to develop a better understanding of DNA extraction. Record your answers in your notebook.</w:t>
      </w:r>
    </w:p>
    <w:p w14:paraId="481C1B25" w14:textId="77777777" w:rsidR="000E359D" w:rsidRDefault="000E359D" w:rsidP="000E359D"/>
    <w:p w14:paraId="794A2A89" w14:textId="77777777" w:rsidR="00A11EDE" w:rsidRDefault="00A11EDE" w:rsidP="00A11EDE">
      <w:pPr>
        <w:pStyle w:val="ActivityNumbers"/>
      </w:pPr>
      <w:r>
        <w:t>From which cell part(s) are you extracting the DNA?</w:t>
      </w:r>
    </w:p>
    <w:p w14:paraId="2D4ED0A4" w14:textId="77777777" w:rsidR="00A11EDE" w:rsidRDefault="00A11EDE" w:rsidP="00A11EDE">
      <w:pPr>
        <w:pStyle w:val="ActivityNumbers"/>
      </w:pPr>
      <w:r>
        <w:t>What must happen within the cell in order for the DNA to be extracted?</w:t>
      </w:r>
    </w:p>
    <w:p w14:paraId="43A6FB9E" w14:textId="77777777" w:rsidR="00A11EDE" w:rsidRDefault="00A11EDE" w:rsidP="00A11EDE">
      <w:pPr>
        <w:pStyle w:val="ActivityNumbers"/>
      </w:pPr>
      <w:r>
        <w:t>What is the purpose of a cell lysis solution?</w:t>
      </w:r>
    </w:p>
    <w:p w14:paraId="780FC6A5" w14:textId="77777777" w:rsidR="00A11EDE" w:rsidRDefault="00A11EDE" w:rsidP="00A11EDE">
      <w:pPr>
        <w:pStyle w:val="ActivityNumbers"/>
      </w:pPr>
      <w:r>
        <w:lastRenderedPageBreak/>
        <w:t>What other methods are used to assist in breaking the cell wall of plants?</w:t>
      </w:r>
    </w:p>
    <w:p w14:paraId="10449783" w14:textId="77777777" w:rsidR="00A11EDE" w:rsidRDefault="00A11EDE" w:rsidP="00A11EDE">
      <w:pPr>
        <w:pStyle w:val="ActivityNumbers"/>
      </w:pPr>
      <w:r>
        <w:t>Why is ethanol used in DNA extraction?</w:t>
      </w:r>
    </w:p>
    <w:p w14:paraId="327541E6" w14:textId="77777777" w:rsidR="00A11EDE" w:rsidRPr="0022069E" w:rsidRDefault="00A11EDE" w:rsidP="00A11EDE"/>
    <w:p w14:paraId="576DEF11" w14:textId="77777777" w:rsidR="00A11EDE" w:rsidRDefault="00A11EDE" w:rsidP="00A11EDE">
      <w:pPr>
        <w:pStyle w:val="ActivityBodyBold"/>
      </w:pPr>
      <w:r>
        <w:t>Part Two – Developing Your Protocol</w:t>
      </w:r>
    </w:p>
    <w:p w14:paraId="2F794933" w14:textId="5512AD2D" w:rsidR="00A11EDE" w:rsidRDefault="00A11EDE" w:rsidP="00A11EDE">
      <w:pPr>
        <w:pStyle w:val="ActivityBody"/>
      </w:pPr>
      <w:r>
        <w:t>Working with your partner, write the procedures to complete the DNA extraction of kiwi fruit. Include all equipment and materials needed, personal protective equipment, and every step to be performed in the experiment. Use note paper to draft your procedures as you may need to edit as you go.</w:t>
      </w:r>
    </w:p>
    <w:p w14:paraId="5AFA0430" w14:textId="77777777" w:rsidR="00A11EDE" w:rsidRPr="0022069E" w:rsidRDefault="00A11EDE" w:rsidP="00A11EDE"/>
    <w:p w14:paraId="447F9D66" w14:textId="77777777" w:rsidR="00A11EDE" w:rsidRDefault="00A11EDE" w:rsidP="00A11EDE">
      <w:pPr>
        <w:pStyle w:val="ActivityBodyBold"/>
      </w:pPr>
      <w:r>
        <w:t>Part Three – Conducting the Experiment</w:t>
      </w:r>
    </w:p>
    <w:p w14:paraId="6EC62479" w14:textId="77777777" w:rsidR="00A11EDE" w:rsidRDefault="00A11EDE" w:rsidP="00A11EDE">
      <w:pPr>
        <w:pStyle w:val="ActivityBody"/>
      </w:pPr>
      <w:r>
        <w:t xml:space="preserve">When you have completed writing your procedures, present the procedures to your teacher for approval. Upon approval, transfer the complete list of materials to your </w:t>
      </w:r>
      <w:r w:rsidRPr="0022069E">
        <w:rPr>
          <w:rStyle w:val="Italic"/>
        </w:rPr>
        <w:t>Laboratory Notebook</w:t>
      </w:r>
      <w:r>
        <w:t xml:space="preserve">. Then, conduct the experiment. Record each step in your </w:t>
      </w:r>
      <w:r w:rsidRPr="0022069E">
        <w:rPr>
          <w:rStyle w:val="Italic"/>
        </w:rPr>
        <w:t>Laboratory Notebook</w:t>
      </w:r>
      <w:r>
        <w:t xml:space="preserve"> as you perform it.</w:t>
      </w:r>
    </w:p>
    <w:p w14:paraId="42722EAB" w14:textId="77777777" w:rsidR="00A11EDE" w:rsidRPr="00CA5E23" w:rsidRDefault="00A11EDE" w:rsidP="00A11EDE"/>
    <w:p w14:paraId="31752193" w14:textId="77777777" w:rsidR="00A11EDE" w:rsidRPr="005D552D" w:rsidRDefault="00A11EDE" w:rsidP="00A11EDE">
      <w:pPr>
        <w:pStyle w:val="ActivityBodyBold"/>
      </w:pPr>
      <w:r>
        <w:t>Part Four – Reporting Results</w:t>
      </w:r>
    </w:p>
    <w:p w14:paraId="7595DADE" w14:textId="77777777" w:rsidR="00A11EDE" w:rsidRDefault="00A11EDE" w:rsidP="00A11EDE">
      <w:pPr>
        <w:pStyle w:val="ActivityBody"/>
      </w:pPr>
      <w:r>
        <w:t>After you have completed your experiment, record your observations of your results. Use quantitative and qualitative indicators in your observations. Include your responses to the Conclusion questions in your results.</w:t>
      </w:r>
    </w:p>
    <w:p w14:paraId="245CCED6" w14:textId="77777777" w:rsidR="00056E78" w:rsidRPr="00056E78" w:rsidRDefault="00056E78" w:rsidP="008C6BEC"/>
    <w:p w14:paraId="5E324764" w14:textId="77777777" w:rsidR="00056E78" w:rsidRDefault="00056E78" w:rsidP="008C6BEC">
      <w:pPr>
        <w:pStyle w:val="ActivityBody"/>
      </w:pPr>
      <w:r>
        <w:t xml:space="preserve">Submit your notebook to your teacher to assess using </w:t>
      </w:r>
      <w:r w:rsidRPr="00C47A24">
        <w:rPr>
          <w:rStyle w:val="ActivityBodyBoldCharChar"/>
        </w:rPr>
        <w:t>Project 2.1.1 Evaluation Rubric</w:t>
      </w:r>
      <w:r>
        <w:t>.</w:t>
      </w:r>
    </w:p>
    <w:p w14:paraId="10FA6805" w14:textId="77777777" w:rsidR="00A11EDE" w:rsidRPr="00D95AAD" w:rsidRDefault="00A11EDE" w:rsidP="00A11EDE"/>
    <w:p w14:paraId="7175348C" w14:textId="77777777" w:rsidR="00A11EDE" w:rsidRDefault="00A11EDE" w:rsidP="00A11EDE">
      <w:pPr>
        <w:pStyle w:val="ActivityBodyBold"/>
      </w:pPr>
      <w:r>
        <w:t>Part Five – Storing the DNA</w:t>
      </w:r>
    </w:p>
    <w:p w14:paraId="386DC98F" w14:textId="77777777" w:rsidR="00A11EDE" w:rsidRDefault="00A11EDE" w:rsidP="00A11EDE">
      <w:pPr>
        <w:pStyle w:val="ActivityBody"/>
      </w:pPr>
      <w:r>
        <w:t>The DNA you collected will be used in a future activity. Follow the procedures below to properly store the sample.</w:t>
      </w:r>
    </w:p>
    <w:p w14:paraId="66DA3F99" w14:textId="77777777" w:rsidR="00A11EDE" w:rsidRPr="0083005E" w:rsidRDefault="00A11EDE" w:rsidP="00A11EDE"/>
    <w:p w14:paraId="5DC6C9D1" w14:textId="77777777" w:rsidR="00A11EDE" w:rsidRDefault="00A11EDE" w:rsidP="00A11EDE">
      <w:pPr>
        <w:pStyle w:val="ActivityNumbers"/>
        <w:numPr>
          <w:ilvl w:val="0"/>
          <w:numId w:val="9"/>
        </w:numPr>
      </w:pPr>
      <w:r>
        <w:t>Label a test tube with a cap with your initials, the date, and the sample type.</w:t>
      </w:r>
    </w:p>
    <w:p w14:paraId="2E392CB8" w14:textId="77777777" w:rsidR="00A11EDE" w:rsidRDefault="00A11EDE" w:rsidP="00A11EDE">
      <w:pPr>
        <w:pStyle w:val="ActivityNumbers"/>
      </w:pPr>
      <w:r>
        <w:t xml:space="preserve">Hold the DNA solution at a </w:t>
      </w:r>
      <w:proofErr w:type="gramStart"/>
      <w:r>
        <w:t>45 degree</w:t>
      </w:r>
      <w:proofErr w:type="gramEnd"/>
      <w:r>
        <w:t xml:space="preserve"> angle. </w:t>
      </w:r>
    </w:p>
    <w:p w14:paraId="627567DB" w14:textId="77777777" w:rsidR="00A11EDE" w:rsidRDefault="00A11EDE" w:rsidP="00A11EDE">
      <w:pPr>
        <w:pStyle w:val="ActivityNumbers"/>
      </w:pPr>
      <w:r>
        <w:t>Insert a wood splint and spool the DNA around the rod using a clockwise motion. Move the rod up and down as well as around to gather more DNA.</w:t>
      </w:r>
    </w:p>
    <w:p w14:paraId="4D1E34AB" w14:textId="77777777" w:rsidR="00A11EDE" w:rsidRDefault="00A11EDE" w:rsidP="00A11EDE">
      <w:pPr>
        <w:pStyle w:val="ActivityNumbers"/>
      </w:pPr>
      <w:r>
        <w:t>Remove the wood splint with the DNA spooled on it and blot with a paper towel to remove excess alcohol.</w:t>
      </w:r>
    </w:p>
    <w:p w14:paraId="1AD7647B" w14:textId="77777777" w:rsidR="00A11EDE" w:rsidRDefault="00A11EDE" w:rsidP="00A11EDE">
      <w:pPr>
        <w:pStyle w:val="ActivityNumbers"/>
      </w:pPr>
      <w:r>
        <w:t xml:space="preserve">Transfer the DNA into the labeled test tube and add 2ml of </w:t>
      </w:r>
      <w:proofErr w:type="spellStart"/>
      <w:r>
        <w:t>Tris</w:t>
      </w:r>
      <w:proofErr w:type="spellEnd"/>
      <w:r>
        <w:t xml:space="preserve"> EDTA buffer.</w:t>
      </w:r>
    </w:p>
    <w:p w14:paraId="54368CC9" w14:textId="37328F9E" w:rsidR="00A11EDE" w:rsidRDefault="00A11EDE" w:rsidP="00A11EDE">
      <w:pPr>
        <w:pStyle w:val="ActivityNumbers"/>
      </w:pPr>
      <w:r>
        <w:t>Cap the sample and store in the refrigerator.</w:t>
      </w:r>
    </w:p>
    <w:p w14:paraId="4BC3ED82" w14:textId="77777777" w:rsidR="003B0686" w:rsidRPr="00D46F06" w:rsidRDefault="003B0686" w:rsidP="002C5E76"/>
    <w:p w14:paraId="367B830C" w14:textId="77777777" w:rsidR="002C5E76" w:rsidRDefault="002C5E76" w:rsidP="002C5E76">
      <w:pPr>
        <w:pStyle w:val="ActivitySection"/>
      </w:pPr>
      <w:r>
        <w:t>Conclusion</w:t>
      </w:r>
    </w:p>
    <w:p w14:paraId="3B5F2FA3" w14:textId="77777777" w:rsidR="00A11EDE" w:rsidRDefault="00A11EDE" w:rsidP="00A11EDE">
      <w:pPr>
        <w:pStyle w:val="ActivityNumbers"/>
        <w:numPr>
          <w:ilvl w:val="0"/>
          <w:numId w:val="13"/>
        </w:numPr>
      </w:pPr>
      <w:r>
        <w:t>What chemical processes did you use to extract the DNA?</w:t>
      </w:r>
    </w:p>
    <w:p w14:paraId="4DB3569B" w14:textId="77777777" w:rsidR="00A11EDE" w:rsidRDefault="00A11EDE" w:rsidP="00A11EDE">
      <w:pPr>
        <w:pStyle w:val="ActivityNumbers"/>
        <w:numPr>
          <w:ilvl w:val="0"/>
          <w:numId w:val="9"/>
        </w:numPr>
      </w:pPr>
      <w:r>
        <w:t>What mechanical processes did you use to extract the DNA?</w:t>
      </w:r>
    </w:p>
    <w:p w14:paraId="66ED90E5" w14:textId="52A08D40" w:rsidR="00A11EDE" w:rsidRDefault="00A11EDE" w:rsidP="00A11EDE">
      <w:pPr>
        <w:pStyle w:val="ActivityNumbers"/>
        <w:numPr>
          <w:ilvl w:val="0"/>
          <w:numId w:val="9"/>
        </w:numPr>
      </w:pPr>
      <w:r>
        <w:t xml:space="preserve">Compare your results to others in the class. How did your results differ? </w:t>
      </w:r>
    </w:p>
    <w:p w14:paraId="42DC849F" w14:textId="75CA8C14" w:rsidR="00A11EDE" w:rsidRDefault="00A11EDE" w:rsidP="00A11EDE">
      <w:pPr>
        <w:pStyle w:val="ActivityNumbers"/>
        <w:numPr>
          <w:ilvl w:val="0"/>
          <w:numId w:val="9"/>
        </w:numPr>
      </w:pPr>
      <w:r>
        <w:t xml:space="preserve">Why might there be differences? </w:t>
      </w:r>
    </w:p>
    <w:p w14:paraId="20D8A307" w14:textId="77777777" w:rsidR="00A11EDE" w:rsidRDefault="00A11EDE" w:rsidP="00A11EDE">
      <w:pPr>
        <w:pStyle w:val="ActivityNumbers"/>
        <w:numPr>
          <w:ilvl w:val="0"/>
          <w:numId w:val="9"/>
        </w:numPr>
      </w:pPr>
      <w:r>
        <w:t>What could the DNA extracted be used for?</w:t>
      </w:r>
    </w:p>
    <w:p w14:paraId="31F30029" w14:textId="77777777" w:rsidR="00210996" w:rsidRPr="002C5E76" w:rsidRDefault="00A11EDE" w:rsidP="002F117D">
      <w:pPr>
        <w:pStyle w:val="ActivityNumbers"/>
        <w:numPr>
          <w:ilvl w:val="0"/>
          <w:numId w:val="9"/>
        </w:numPr>
      </w:pPr>
      <w:r>
        <w:t>What changes would you make to your procedures if you were to conduct this experiment again?</w:t>
      </w:r>
    </w:p>
    <w:sectPr w:rsidR="00210996" w:rsidRPr="002C5E76" w:rsidSect="00DC54FB">
      <w:headerReference w:type="default" r:id="rId9"/>
      <w:footerReference w:type="default" r:id="rId10"/>
      <w:headerReference w:type="first" r:id="rId11"/>
      <w:footerReference w:type="first" r:id="rId12"/>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660DC2" w14:textId="77777777" w:rsidR="002B112E" w:rsidRDefault="002B112E">
      <w:r>
        <w:separator/>
      </w:r>
    </w:p>
  </w:endnote>
  <w:endnote w:type="continuationSeparator" w:id="0">
    <w:p w14:paraId="61EA4A91" w14:textId="77777777" w:rsidR="002B112E" w:rsidRDefault="002B1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5040"/>
      <w:gridCol w:w="5760"/>
    </w:tblGrid>
    <w:tr w:rsidR="003B0686" w:rsidRPr="007F0280" w14:paraId="55D02904" w14:textId="77777777" w:rsidTr="003018D4">
      <w:tc>
        <w:tcPr>
          <w:tcW w:w="5040" w:type="dxa"/>
          <w:shd w:val="clear" w:color="auto" w:fill="F2F2F2"/>
        </w:tcPr>
        <w:p w14:paraId="37B07C57" w14:textId="77777777" w:rsidR="003B0686" w:rsidRPr="003B0686" w:rsidRDefault="003B0686" w:rsidP="00823E88">
          <w:pPr>
            <w:pStyle w:val="Footer"/>
            <w:jc w:val="left"/>
          </w:pPr>
          <w:r w:rsidRPr="003B0686">
            <w:t>Curriculum for Agricultural Science Education</w:t>
          </w:r>
          <w:r w:rsidRPr="007F0280">
            <w:rPr>
              <w:rFonts w:cs="Arial"/>
              <w:szCs w:val="20"/>
            </w:rPr>
            <w:t xml:space="preserve"> ©</w:t>
          </w:r>
          <w:r w:rsidRPr="003B0686">
            <w:t xml:space="preserve"> 201</w:t>
          </w:r>
          <w:r w:rsidR="00823E88">
            <w:t>6</w:t>
          </w:r>
        </w:p>
      </w:tc>
      <w:tc>
        <w:tcPr>
          <w:tcW w:w="5760" w:type="dxa"/>
          <w:shd w:val="clear" w:color="auto" w:fill="F2F2F2"/>
        </w:tcPr>
        <w:p w14:paraId="089EF957" w14:textId="26DDC8DC" w:rsidR="003B0686" w:rsidRDefault="00823E88" w:rsidP="007E19E0">
          <w:pPr>
            <w:pStyle w:val="Footer"/>
          </w:pPr>
          <w:r>
            <w:t>APB</w:t>
          </w:r>
          <w:r w:rsidR="003B0686" w:rsidRPr="003B0686">
            <w:t xml:space="preserve"> – </w:t>
          </w:r>
          <w:r w:rsidR="007E19E0">
            <w:t>Project</w:t>
          </w:r>
          <w:r w:rsidR="003B0686" w:rsidRPr="003B0686">
            <w:t xml:space="preserve"> </w:t>
          </w:r>
          <w:r w:rsidR="00A11EDE">
            <w:t>2.1.1 DNA Extraction Protocol</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987516">
            <w:rPr>
              <w:rStyle w:val="PageNumber"/>
              <w:rFonts w:cs="Arial"/>
              <w:noProof/>
              <w:szCs w:val="20"/>
            </w:rPr>
            <w:t>2</w:t>
          </w:r>
          <w:r w:rsidR="003B0686" w:rsidRPr="007F0280">
            <w:rPr>
              <w:rStyle w:val="PageNumber"/>
              <w:rFonts w:cs="Arial"/>
              <w:szCs w:val="20"/>
            </w:rPr>
            <w:fldChar w:fldCharType="end"/>
          </w:r>
        </w:p>
      </w:tc>
    </w:tr>
  </w:tbl>
  <w:p w14:paraId="2DC250F3"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0"/>
      <w:gridCol w:w="5760"/>
    </w:tblGrid>
    <w:tr w:rsidR="003B0686" w:rsidRPr="007F0280" w14:paraId="10900870" w14:textId="77777777" w:rsidTr="003018D4">
      <w:tc>
        <w:tcPr>
          <w:tcW w:w="5040" w:type="dxa"/>
          <w:tcBorders>
            <w:top w:val="nil"/>
            <w:left w:val="nil"/>
            <w:bottom w:val="nil"/>
            <w:right w:val="nil"/>
          </w:tcBorders>
          <w:shd w:val="clear" w:color="auto" w:fill="F2F2F2"/>
        </w:tcPr>
        <w:p w14:paraId="5AD21EC4" w14:textId="77777777" w:rsidR="003B0686" w:rsidRPr="003B0686" w:rsidRDefault="003B0686" w:rsidP="007F0280">
          <w:pPr>
            <w:pStyle w:val="Footer"/>
            <w:jc w:val="left"/>
          </w:pPr>
          <w:r w:rsidRPr="003B0686">
            <w:t>Curriculum for Agricultural Science Education</w:t>
          </w:r>
          <w:r w:rsidRPr="007F0280">
            <w:rPr>
              <w:rFonts w:cs="Arial"/>
              <w:szCs w:val="20"/>
            </w:rPr>
            <w:t xml:space="preserve"> ©</w:t>
          </w:r>
          <w:r w:rsidR="00DC54FB">
            <w:t xml:space="preserve"> 2016</w:t>
          </w:r>
        </w:p>
      </w:tc>
      <w:tc>
        <w:tcPr>
          <w:tcW w:w="5760" w:type="dxa"/>
          <w:tcBorders>
            <w:top w:val="nil"/>
            <w:left w:val="nil"/>
            <w:bottom w:val="nil"/>
            <w:right w:val="nil"/>
          </w:tcBorders>
          <w:shd w:val="clear" w:color="auto" w:fill="F2F2F2"/>
        </w:tcPr>
        <w:p w14:paraId="49F3299B" w14:textId="7EA39474" w:rsidR="003B0686" w:rsidRDefault="00DC54FB" w:rsidP="007A2005">
          <w:pPr>
            <w:pStyle w:val="Footer"/>
          </w:pPr>
          <w:r>
            <w:t>APB</w:t>
          </w:r>
          <w:r w:rsidR="003B0686" w:rsidRPr="003B0686">
            <w:t xml:space="preserve"> – </w:t>
          </w:r>
          <w:r w:rsidR="007A2005">
            <w:t>Project</w:t>
          </w:r>
          <w:r w:rsidR="003B0686" w:rsidRPr="003B0686">
            <w:t xml:space="preserve"> </w:t>
          </w:r>
          <w:r w:rsidR="00A11EDE">
            <w:t>2.1.1 DNA Extraction Protocol</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987516">
            <w:rPr>
              <w:rStyle w:val="PageNumber"/>
              <w:rFonts w:cs="Arial"/>
              <w:noProof/>
              <w:szCs w:val="20"/>
            </w:rPr>
            <w:t>1</w:t>
          </w:r>
          <w:r w:rsidR="003B0686" w:rsidRPr="007F0280">
            <w:rPr>
              <w:rStyle w:val="PageNumber"/>
              <w:rFonts w:cs="Arial"/>
              <w:szCs w:val="20"/>
            </w:rPr>
            <w:fldChar w:fldCharType="end"/>
          </w:r>
        </w:p>
      </w:tc>
    </w:tr>
  </w:tbl>
  <w:p w14:paraId="00A05E19"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552FFD" w14:textId="77777777" w:rsidR="002B112E" w:rsidRDefault="002B112E">
      <w:r>
        <w:separator/>
      </w:r>
    </w:p>
  </w:footnote>
  <w:footnote w:type="continuationSeparator" w:id="0">
    <w:p w14:paraId="4527152A" w14:textId="77777777" w:rsidR="002B112E" w:rsidRDefault="002B1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677ACD" w14:textId="77777777" w:rsidR="003B0686" w:rsidRDefault="003B0686" w:rsidP="003B0686">
    <w:pPr>
      <w:pStyle w:val="Foot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BB579" w14:textId="77777777" w:rsidR="002B0DD0" w:rsidRDefault="002B0DD0" w:rsidP="002B0DD0">
    <w:pPr>
      <w:pStyle w:val="Footer"/>
      <w:jc w:val="left"/>
    </w:pPr>
    <w:r>
      <w:t>Name: _________________________________________</w:t>
    </w:r>
    <w:r w:rsidR="002E4407">
      <w:t>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DB"/>
      </v:shape>
    </w:pict>
  </w:numPicBullet>
  <w:numPicBullet w:numPicBulletId="1">
    <w:pict>
      <v:shape id="_x0000_i1027" type="#_x0000_t75" style="width:14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65F"/>
    <w:rsid w:val="00004D44"/>
    <w:rsid w:val="00023EF4"/>
    <w:rsid w:val="00056E78"/>
    <w:rsid w:val="0006381D"/>
    <w:rsid w:val="000643C4"/>
    <w:rsid w:val="00085FAF"/>
    <w:rsid w:val="00095B65"/>
    <w:rsid w:val="000E30CE"/>
    <w:rsid w:val="000E359D"/>
    <w:rsid w:val="00120DA8"/>
    <w:rsid w:val="00125FE3"/>
    <w:rsid w:val="00140531"/>
    <w:rsid w:val="001522F9"/>
    <w:rsid w:val="00164A78"/>
    <w:rsid w:val="00186EA4"/>
    <w:rsid w:val="00196647"/>
    <w:rsid w:val="001C5732"/>
    <w:rsid w:val="001D3468"/>
    <w:rsid w:val="001F5964"/>
    <w:rsid w:val="00210996"/>
    <w:rsid w:val="002212A2"/>
    <w:rsid w:val="002438C6"/>
    <w:rsid w:val="00251483"/>
    <w:rsid w:val="00261D56"/>
    <w:rsid w:val="00270C46"/>
    <w:rsid w:val="00276DA5"/>
    <w:rsid w:val="00292340"/>
    <w:rsid w:val="002B0DD0"/>
    <w:rsid w:val="002B112E"/>
    <w:rsid w:val="002C5E76"/>
    <w:rsid w:val="002E4407"/>
    <w:rsid w:val="002F2976"/>
    <w:rsid w:val="002F3C64"/>
    <w:rsid w:val="003018D4"/>
    <w:rsid w:val="003310C6"/>
    <w:rsid w:val="0034081A"/>
    <w:rsid w:val="00352B6E"/>
    <w:rsid w:val="003574C4"/>
    <w:rsid w:val="00395386"/>
    <w:rsid w:val="003A2FD6"/>
    <w:rsid w:val="003B0686"/>
    <w:rsid w:val="003E2BBD"/>
    <w:rsid w:val="00403D91"/>
    <w:rsid w:val="0041298F"/>
    <w:rsid w:val="0041647F"/>
    <w:rsid w:val="0042007E"/>
    <w:rsid w:val="00486D34"/>
    <w:rsid w:val="004A44E1"/>
    <w:rsid w:val="004B1465"/>
    <w:rsid w:val="004B1A28"/>
    <w:rsid w:val="004C09EA"/>
    <w:rsid w:val="004C1D05"/>
    <w:rsid w:val="005016DB"/>
    <w:rsid w:val="005043FD"/>
    <w:rsid w:val="00514F32"/>
    <w:rsid w:val="005328FF"/>
    <w:rsid w:val="00537CA6"/>
    <w:rsid w:val="00541B87"/>
    <w:rsid w:val="005460BE"/>
    <w:rsid w:val="00546966"/>
    <w:rsid w:val="00581DD4"/>
    <w:rsid w:val="00586BFE"/>
    <w:rsid w:val="005B2542"/>
    <w:rsid w:val="005E14F5"/>
    <w:rsid w:val="005F2928"/>
    <w:rsid w:val="005F3C3B"/>
    <w:rsid w:val="006208FA"/>
    <w:rsid w:val="006347F4"/>
    <w:rsid w:val="006360D5"/>
    <w:rsid w:val="00642FCB"/>
    <w:rsid w:val="00644EFE"/>
    <w:rsid w:val="00654B6C"/>
    <w:rsid w:val="006552C0"/>
    <w:rsid w:val="006656BB"/>
    <w:rsid w:val="006838B0"/>
    <w:rsid w:val="006A4101"/>
    <w:rsid w:val="006A4781"/>
    <w:rsid w:val="006C4146"/>
    <w:rsid w:val="006D10CA"/>
    <w:rsid w:val="006F1A19"/>
    <w:rsid w:val="006F38A4"/>
    <w:rsid w:val="00703684"/>
    <w:rsid w:val="00711E84"/>
    <w:rsid w:val="00715734"/>
    <w:rsid w:val="007338A2"/>
    <w:rsid w:val="00761D49"/>
    <w:rsid w:val="0076778F"/>
    <w:rsid w:val="0077472E"/>
    <w:rsid w:val="007925F0"/>
    <w:rsid w:val="007A2005"/>
    <w:rsid w:val="007A36E5"/>
    <w:rsid w:val="007A566D"/>
    <w:rsid w:val="007B029F"/>
    <w:rsid w:val="007C2998"/>
    <w:rsid w:val="007E19E0"/>
    <w:rsid w:val="007E6D00"/>
    <w:rsid w:val="007F0280"/>
    <w:rsid w:val="00823E88"/>
    <w:rsid w:val="008321FB"/>
    <w:rsid w:val="00842458"/>
    <w:rsid w:val="008575ED"/>
    <w:rsid w:val="00864182"/>
    <w:rsid w:val="00875A5A"/>
    <w:rsid w:val="008A3B43"/>
    <w:rsid w:val="008C6BEC"/>
    <w:rsid w:val="008D1630"/>
    <w:rsid w:val="0090019F"/>
    <w:rsid w:val="0090461E"/>
    <w:rsid w:val="00905BAB"/>
    <w:rsid w:val="00960B08"/>
    <w:rsid w:val="009664A4"/>
    <w:rsid w:val="00966E61"/>
    <w:rsid w:val="0098363E"/>
    <w:rsid w:val="00987516"/>
    <w:rsid w:val="009C4D66"/>
    <w:rsid w:val="009E0675"/>
    <w:rsid w:val="009F29A8"/>
    <w:rsid w:val="00A11EDE"/>
    <w:rsid w:val="00A241A8"/>
    <w:rsid w:val="00A31333"/>
    <w:rsid w:val="00A369B7"/>
    <w:rsid w:val="00A41DA8"/>
    <w:rsid w:val="00A45FE8"/>
    <w:rsid w:val="00A70C87"/>
    <w:rsid w:val="00A82C3B"/>
    <w:rsid w:val="00A856C3"/>
    <w:rsid w:val="00AC1398"/>
    <w:rsid w:val="00AC6CF6"/>
    <w:rsid w:val="00AE0075"/>
    <w:rsid w:val="00AF47E6"/>
    <w:rsid w:val="00B032F1"/>
    <w:rsid w:val="00B05D83"/>
    <w:rsid w:val="00B43C31"/>
    <w:rsid w:val="00B45B73"/>
    <w:rsid w:val="00B51D7A"/>
    <w:rsid w:val="00B5265F"/>
    <w:rsid w:val="00B541ED"/>
    <w:rsid w:val="00B836E8"/>
    <w:rsid w:val="00B83A87"/>
    <w:rsid w:val="00B94588"/>
    <w:rsid w:val="00BB056A"/>
    <w:rsid w:val="00BD7B24"/>
    <w:rsid w:val="00BE2F3A"/>
    <w:rsid w:val="00BF2C89"/>
    <w:rsid w:val="00C03055"/>
    <w:rsid w:val="00C33247"/>
    <w:rsid w:val="00C412F9"/>
    <w:rsid w:val="00C47A24"/>
    <w:rsid w:val="00C53150"/>
    <w:rsid w:val="00CA427F"/>
    <w:rsid w:val="00CC21A3"/>
    <w:rsid w:val="00CD7CCE"/>
    <w:rsid w:val="00CE1E13"/>
    <w:rsid w:val="00CE1E34"/>
    <w:rsid w:val="00CF6E1D"/>
    <w:rsid w:val="00D26462"/>
    <w:rsid w:val="00D27120"/>
    <w:rsid w:val="00D449A4"/>
    <w:rsid w:val="00D813DD"/>
    <w:rsid w:val="00D83D7D"/>
    <w:rsid w:val="00D9030F"/>
    <w:rsid w:val="00DC3376"/>
    <w:rsid w:val="00DC54FB"/>
    <w:rsid w:val="00DE2030"/>
    <w:rsid w:val="00DE2572"/>
    <w:rsid w:val="00DF354B"/>
    <w:rsid w:val="00E02AFD"/>
    <w:rsid w:val="00E0723A"/>
    <w:rsid w:val="00E33390"/>
    <w:rsid w:val="00E430F2"/>
    <w:rsid w:val="00E56BAB"/>
    <w:rsid w:val="00E65C9D"/>
    <w:rsid w:val="00E70B1A"/>
    <w:rsid w:val="00E71418"/>
    <w:rsid w:val="00E821B9"/>
    <w:rsid w:val="00E83AB6"/>
    <w:rsid w:val="00EE1969"/>
    <w:rsid w:val="00F01A9E"/>
    <w:rsid w:val="00F4061F"/>
    <w:rsid w:val="00F55DDB"/>
    <w:rsid w:val="00F72342"/>
    <w:rsid w:val="00F72E63"/>
    <w:rsid w:val="00F7359C"/>
    <w:rsid w:val="00F76840"/>
    <w:rsid w:val="00F825C5"/>
    <w:rsid w:val="00FC07EB"/>
    <w:rsid w:val="00FC6868"/>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A81249"/>
  <w15:chartTrackingRefBased/>
  <w15:docId w15:val="{D8301658-602F-4E4B-951F-A2B4E784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APBHeading">
    <w:name w:val="APBHeading"/>
    <w:basedOn w:val="Normal"/>
    <w:rsid w:val="00823E88"/>
    <w:pPr>
      <w:shd w:val="clear" w:color="auto" w:fill="F5E571"/>
    </w:pPr>
    <w:rPr>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7E19E0"/>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anie\AppData\Roaming\Microsoft\Templates\APB_Projec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APB_Project_Template</Template>
  <TotalTime>3</TotalTime>
  <Pages>2</Pages>
  <Words>620</Words>
  <Characters>3109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Project 2.1.1 DNA Extraction Protocol</vt:lpstr>
    </vt:vector>
  </TitlesOfParts>
  <Manager>Dan Jansen</Manager>
  <Company>Curriculum for Agricultural Science Education</Company>
  <LinksUpToDate>false</LinksUpToDate>
  <CharactersWithSpaces>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2.1.1 DNA Extraction Protocol</dc:title>
  <dc:subject>APB - Unit 2 - Lesson 2.1 Diving into DNA</dc:subject>
  <dc:creator>Marlene Jansen</dc:creator>
  <cp:keywords/>
  <dc:description/>
  <cp:lastModifiedBy>Melanie Bloom</cp:lastModifiedBy>
  <cp:revision>3</cp:revision>
  <cp:lastPrinted>2014-03-03T20:17:00Z</cp:lastPrinted>
  <dcterms:created xsi:type="dcterms:W3CDTF">2016-01-06T22:56:00Z</dcterms:created>
  <dcterms:modified xsi:type="dcterms:W3CDTF">2016-03-01T01:45:00Z</dcterms:modified>
</cp:coreProperties>
</file>